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106F6C8B" w:rsidR="000447DA" w:rsidRPr="00A369CD" w:rsidRDefault="00ED69E5" w:rsidP="007F619C">
            <w:pPr>
              <w:jc w:val="left"/>
              <w:rPr>
                <w:color w:val="0000FF"/>
              </w:rPr>
            </w:pPr>
            <w:r w:rsidRPr="00A369CD">
              <w:rPr>
                <w:color w:val="0000FF"/>
              </w:rPr>
              <w:t>10/4.2-202</w:t>
            </w:r>
            <w:r w:rsidR="00A369CD">
              <w:rPr>
                <w:color w:val="0000FF"/>
              </w:rPr>
              <w:t>6-</w:t>
            </w:r>
            <w:r w:rsidR="00D05A22">
              <w:rPr>
                <w:color w:val="0000FF"/>
              </w:rPr>
              <w:t>0414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52B0E3" w14:textId="77777777" w:rsidR="00D05A22" w:rsidRDefault="00D05A22" w:rsidP="00D05A22">
            <w:r>
              <w:t>Elektro-, Sicherheits- und Informationstechnische Anlagen</w:t>
            </w:r>
          </w:p>
          <w:p w14:paraId="6358C469" w14:textId="77777777" w:rsidR="00D05A22" w:rsidRDefault="00D05A22" w:rsidP="00D05A22">
            <w:r>
              <w:t>Gefahrenmeldeanlage</w:t>
            </w:r>
          </w:p>
          <w:p w14:paraId="5F73E914" w14:textId="77777777" w:rsidR="00D05A22" w:rsidRDefault="00D05A22" w:rsidP="00D05A22">
            <w:r>
              <w:t>Kulturschule Gelsenkirchen,</w:t>
            </w:r>
          </w:p>
          <w:p w14:paraId="7CC1848C" w14:textId="77777777" w:rsidR="00D05A22" w:rsidRDefault="00D05A22" w:rsidP="00D05A22">
            <w:r>
              <w:t>Am Schalker Verein 9+11,</w:t>
            </w:r>
          </w:p>
          <w:p w14:paraId="0C9D280A" w14:textId="2706D85C" w:rsidR="008C46FE" w:rsidRPr="001C55D1" w:rsidRDefault="00D05A22" w:rsidP="00D05A22">
            <w:r>
              <w:t>45888 Gelsenkirchen</w:t>
            </w:r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202DC0C7" w:rsidR="008C46FE" w:rsidRPr="001C55D1" w:rsidRDefault="008C46FE" w:rsidP="00A052CE"/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384C595B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369CD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369C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55848941">
    <w:abstractNumId w:val="11"/>
  </w:num>
  <w:num w:numId="2" w16cid:durableId="2026397236">
    <w:abstractNumId w:val="15"/>
  </w:num>
  <w:num w:numId="3" w16cid:durableId="1988196755">
    <w:abstractNumId w:val="17"/>
  </w:num>
  <w:num w:numId="4" w16cid:durableId="1273249836">
    <w:abstractNumId w:val="26"/>
  </w:num>
  <w:num w:numId="5" w16cid:durableId="2062053941">
    <w:abstractNumId w:val="19"/>
  </w:num>
  <w:num w:numId="6" w16cid:durableId="662708570">
    <w:abstractNumId w:val="13"/>
  </w:num>
  <w:num w:numId="7" w16cid:durableId="1023166048">
    <w:abstractNumId w:val="22"/>
  </w:num>
  <w:num w:numId="8" w16cid:durableId="1831557218">
    <w:abstractNumId w:val="18"/>
  </w:num>
  <w:num w:numId="9" w16cid:durableId="1777094431">
    <w:abstractNumId w:val="25"/>
  </w:num>
  <w:num w:numId="10" w16cid:durableId="1005009789">
    <w:abstractNumId w:val="14"/>
  </w:num>
  <w:num w:numId="11" w16cid:durableId="1441683882">
    <w:abstractNumId w:val="21"/>
  </w:num>
  <w:num w:numId="12" w16cid:durableId="538055740">
    <w:abstractNumId w:val="21"/>
  </w:num>
  <w:num w:numId="13" w16cid:durableId="400906516">
    <w:abstractNumId w:val="21"/>
  </w:num>
  <w:num w:numId="14" w16cid:durableId="708408958">
    <w:abstractNumId w:val="21"/>
  </w:num>
  <w:num w:numId="15" w16cid:durableId="1327248412">
    <w:abstractNumId w:val="21"/>
  </w:num>
  <w:num w:numId="16" w16cid:durableId="252129102">
    <w:abstractNumId w:val="12"/>
  </w:num>
  <w:num w:numId="17" w16cid:durableId="520975451">
    <w:abstractNumId w:val="12"/>
  </w:num>
  <w:num w:numId="18" w16cid:durableId="1197308689">
    <w:abstractNumId w:val="24"/>
  </w:num>
  <w:num w:numId="19" w16cid:durableId="1188107072">
    <w:abstractNumId w:val="23"/>
  </w:num>
  <w:num w:numId="20" w16cid:durableId="781268691">
    <w:abstractNumId w:val="20"/>
  </w:num>
  <w:num w:numId="21" w16cid:durableId="885944575">
    <w:abstractNumId w:val="16"/>
  </w:num>
  <w:num w:numId="22" w16cid:durableId="654995411">
    <w:abstractNumId w:val="10"/>
  </w:num>
  <w:num w:numId="23" w16cid:durableId="296689845">
    <w:abstractNumId w:val="9"/>
  </w:num>
  <w:num w:numId="24" w16cid:durableId="272788627">
    <w:abstractNumId w:val="7"/>
  </w:num>
  <w:num w:numId="25" w16cid:durableId="945382496">
    <w:abstractNumId w:val="6"/>
  </w:num>
  <w:num w:numId="26" w16cid:durableId="1276907584">
    <w:abstractNumId w:val="5"/>
  </w:num>
  <w:num w:numId="27" w16cid:durableId="1738019476">
    <w:abstractNumId w:val="4"/>
  </w:num>
  <w:num w:numId="28" w16cid:durableId="1348947656">
    <w:abstractNumId w:val="8"/>
  </w:num>
  <w:num w:numId="29" w16cid:durableId="943071910">
    <w:abstractNumId w:val="3"/>
  </w:num>
  <w:num w:numId="30" w16cid:durableId="1444882244">
    <w:abstractNumId w:val="2"/>
  </w:num>
  <w:num w:numId="31" w16cid:durableId="1658262980">
    <w:abstractNumId w:val="1"/>
  </w:num>
  <w:num w:numId="32" w16cid:durableId="11213419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36E0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7610B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9CD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A22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44A59-EE55-4ACB-9BA0-9CAC640E3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237</Words>
  <Characters>1494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Kalinowski Jennifer</cp:lastModifiedBy>
  <cp:revision>2</cp:revision>
  <cp:lastPrinted>2010-03-03T17:04:00Z</cp:lastPrinted>
  <dcterms:created xsi:type="dcterms:W3CDTF">2026-07-30T09:27:00Z</dcterms:created>
  <dcterms:modified xsi:type="dcterms:W3CDTF">2026-07-30T09:27:00Z</dcterms:modified>
</cp:coreProperties>
</file>